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9F7DC" w14:textId="6B40EB9B" w:rsidR="00BA00AB" w:rsidRDefault="00D5507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William PYGGE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605FB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="009605FB">
        <w:rPr>
          <w:rFonts w:ascii="Times New Roman" w:hAnsi="Times New Roman" w:cs="Times New Roman"/>
          <w:sz w:val="24"/>
          <w:szCs w:val="24"/>
        </w:rPr>
        <w:t>d.1500)</w:t>
      </w:r>
    </w:p>
    <w:p w14:paraId="349B976A" w14:textId="4A0DA495" w:rsidR="009605FB" w:rsidRDefault="009605F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Newark, Nottinghamshire. Chaplain.</w:t>
      </w:r>
    </w:p>
    <w:p w14:paraId="086FCBDD" w14:textId="43EC87B2" w:rsidR="009605FB" w:rsidRDefault="009605F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1E8A29" w14:textId="02A72037" w:rsidR="009605FB" w:rsidRDefault="009605F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8B7EDF" w14:textId="21018EE3" w:rsidR="009605FB" w:rsidRDefault="009605F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Feb.1500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p.133)</w:t>
      </w:r>
    </w:p>
    <w:p w14:paraId="53D36C5C" w14:textId="488A65D4" w:rsidR="009605FB" w:rsidRDefault="009605F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May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00716091" w14:textId="18925965" w:rsidR="009605FB" w:rsidRDefault="009605F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7C2C71" w14:textId="53C1CB98" w:rsidR="009605FB" w:rsidRDefault="009605F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AC74F6" w14:textId="64E82EC3" w:rsidR="009605FB" w:rsidRPr="00D5507D" w:rsidRDefault="009605F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May 2021</w:t>
      </w:r>
    </w:p>
    <w:sectPr w:rsidR="009605FB" w:rsidRPr="00D550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27EE3" w14:textId="77777777" w:rsidR="00D5507D" w:rsidRDefault="00D5507D" w:rsidP="009139A6">
      <w:r>
        <w:separator/>
      </w:r>
    </w:p>
  </w:endnote>
  <w:endnote w:type="continuationSeparator" w:id="0">
    <w:p w14:paraId="3DBFFD1F" w14:textId="77777777" w:rsidR="00D5507D" w:rsidRDefault="00D5507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5930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FF09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9EB1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69274" w14:textId="77777777" w:rsidR="00D5507D" w:rsidRDefault="00D5507D" w:rsidP="009139A6">
      <w:r>
        <w:separator/>
      </w:r>
    </w:p>
  </w:footnote>
  <w:footnote w:type="continuationSeparator" w:id="0">
    <w:p w14:paraId="7A2978AB" w14:textId="77777777" w:rsidR="00D5507D" w:rsidRDefault="00D5507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425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F9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344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07D"/>
    <w:rsid w:val="000666E0"/>
    <w:rsid w:val="002510B7"/>
    <w:rsid w:val="005C130B"/>
    <w:rsid w:val="00826F5C"/>
    <w:rsid w:val="009139A6"/>
    <w:rsid w:val="009448BB"/>
    <w:rsid w:val="009605FB"/>
    <w:rsid w:val="00A3176C"/>
    <w:rsid w:val="00AE65F8"/>
    <w:rsid w:val="00BA00AB"/>
    <w:rsid w:val="00CB4ED9"/>
    <w:rsid w:val="00D5507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B5E40"/>
  <w15:chartTrackingRefBased/>
  <w15:docId w15:val="{BB966775-DE7B-4948-A936-C6FDE4EBD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25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2021-05-17T10:55:00Z</dcterms:created>
  <dcterms:modified xsi:type="dcterms:W3CDTF">2021-05-17T11:20:00Z</dcterms:modified>
</cp:coreProperties>
</file>